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6BF83291" w14:textId="51C3A99B" w:rsidR="0067400E" w:rsidRDefault="00121797" w:rsidP="00BD6D1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1EBF79D4" w14:textId="77777777" w:rsidR="00A44229" w:rsidRDefault="00A44229" w:rsidP="00BD6D17"/>
    <w:p w14:paraId="16201C2E" w14:textId="77777777" w:rsidR="00A44229" w:rsidRDefault="00A44229" w:rsidP="00A44229">
      <w:r>
        <w:t>Ponudbo oddajamo za naslednje sklope (se označi z X):</w:t>
      </w:r>
    </w:p>
    <w:p w14:paraId="68E5C2FC" w14:textId="77777777" w:rsidR="00A44229" w:rsidRDefault="00A44229" w:rsidP="00A44229"/>
    <w:p w14:paraId="5176392E" w14:textId="77777777" w:rsidR="00A44229" w:rsidRDefault="00A44229" w:rsidP="00A44229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3F7C6850" w14:textId="77777777" w:rsidR="00A44229" w:rsidRDefault="00A44229" w:rsidP="00A44229"/>
    <w:p w14:paraId="5F85411F" w14:textId="7DDCB996" w:rsidR="00A44229" w:rsidRDefault="00A44229" w:rsidP="00BD6D17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8890F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590A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7F5ECC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shd w:val="clear" w:color="auto" w:fill="auto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shd w:val="clear" w:color="auto" w:fill="auto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shd w:val="clear" w:color="auto" w:fill="auto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shd w:val="clear" w:color="auto" w:fill="auto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shd w:val="clear" w:color="auto" w:fill="auto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shd w:val="clear" w:color="auto" w:fill="auto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5F56295" w14:textId="77777777" w:rsidTr="00624504">
        <w:tc>
          <w:tcPr>
            <w:tcW w:w="826" w:type="dxa"/>
            <w:shd w:val="clear" w:color="auto" w:fill="auto"/>
            <w:vAlign w:val="center"/>
          </w:tcPr>
          <w:p w14:paraId="2E43A63D" w14:textId="76A1587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4D3E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258857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051D25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43BD20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FDF2FE2" w14:textId="77777777" w:rsidTr="00624504">
        <w:tc>
          <w:tcPr>
            <w:tcW w:w="826" w:type="dxa"/>
            <w:shd w:val="clear" w:color="auto" w:fill="auto"/>
            <w:vAlign w:val="center"/>
          </w:tcPr>
          <w:p w14:paraId="16999982" w14:textId="6DDAEF0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7.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A2CD4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9AA918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9D0B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6C3C811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08DA84C0" w14:textId="77777777" w:rsidTr="00624504">
        <w:tc>
          <w:tcPr>
            <w:tcW w:w="826" w:type="dxa"/>
            <w:shd w:val="clear" w:color="auto" w:fill="auto"/>
            <w:vAlign w:val="center"/>
          </w:tcPr>
          <w:p w14:paraId="7C14C9A0" w14:textId="33629940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8.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87F8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F63D66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24571A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12E50B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861E97" w14:textId="77777777" w:rsidTr="00624504">
        <w:tc>
          <w:tcPr>
            <w:tcW w:w="826" w:type="dxa"/>
            <w:shd w:val="clear" w:color="auto" w:fill="auto"/>
            <w:vAlign w:val="center"/>
          </w:tcPr>
          <w:p w14:paraId="1D5E65A6" w14:textId="53D13484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9.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6E41D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5E1636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AE142B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B489B9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6E743AD8" w14:textId="77777777" w:rsidTr="00624504">
        <w:tc>
          <w:tcPr>
            <w:tcW w:w="826" w:type="dxa"/>
            <w:shd w:val="clear" w:color="auto" w:fill="auto"/>
            <w:vAlign w:val="center"/>
          </w:tcPr>
          <w:p w14:paraId="1CD6BA70" w14:textId="6439E920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10.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BB09E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6775A4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D01A2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98856B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1FFB3395" w14:textId="77777777" w:rsidTr="00624504">
        <w:tc>
          <w:tcPr>
            <w:tcW w:w="826" w:type="dxa"/>
            <w:shd w:val="clear" w:color="auto" w:fill="auto"/>
            <w:vAlign w:val="center"/>
          </w:tcPr>
          <w:p w14:paraId="2AF3479A" w14:textId="615AF8D9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0EAA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7A4B1D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4793E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902802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3202C896" w14:textId="77777777" w:rsidTr="00624504">
        <w:tc>
          <w:tcPr>
            <w:tcW w:w="826" w:type="dxa"/>
            <w:shd w:val="clear" w:color="auto" w:fill="auto"/>
            <w:vAlign w:val="center"/>
          </w:tcPr>
          <w:p w14:paraId="4E2B4A1E" w14:textId="180DE374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C743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06A07B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B6F1F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B6E501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6A4FE0" w14:textId="77777777" w:rsidTr="00624504">
        <w:tc>
          <w:tcPr>
            <w:tcW w:w="826" w:type="dxa"/>
            <w:shd w:val="clear" w:color="auto" w:fill="auto"/>
            <w:vAlign w:val="center"/>
          </w:tcPr>
          <w:p w14:paraId="27DEE860" w14:textId="61E8D0C6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85639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14AAB5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9B07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E8A51A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961420">
        <w:rPr>
          <w:szCs w:val="20"/>
        </w:rPr>
      </w:r>
      <w:r w:rsidR="00961420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961420">
        <w:rPr>
          <w:szCs w:val="20"/>
        </w:rPr>
      </w:r>
      <w:r w:rsidR="00961420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shd w:val="clear" w:color="auto" w:fill="auto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shd w:val="clear" w:color="auto" w:fill="auto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shd w:val="clear" w:color="auto" w:fill="auto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shd w:val="clear" w:color="auto" w:fill="auto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shd w:val="clear" w:color="auto" w:fill="auto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shd w:val="clear" w:color="auto" w:fill="auto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3C340B">
        <w:trPr>
          <w:trHeight w:val="170"/>
        </w:trPr>
        <w:tc>
          <w:tcPr>
            <w:tcW w:w="4497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3C340B">
        <w:trPr>
          <w:trHeight w:val="170"/>
        </w:trPr>
        <w:tc>
          <w:tcPr>
            <w:tcW w:w="4497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3C340B">
        <w:trPr>
          <w:trHeight w:val="170"/>
        </w:trPr>
        <w:tc>
          <w:tcPr>
            <w:tcW w:w="4497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3C340B">
        <w:trPr>
          <w:trHeight w:val="170"/>
        </w:trPr>
        <w:tc>
          <w:tcPr>
            <w:tcW w:w="4497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3C340B">
        <w:trPr>
          <w:trHeight w:val="170"/>
        </w:trPr>
        <w:tc>
          <w:tcPr>
            <w:tcW w:w="4497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3C340B">
        <w:trPr>
          <w:trHeight w:val="170"/>
        </w:trPr>
        <w:tc>
          <w:tcPr>
            <w:tcW w:w="4497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3C340B">
        <w:trPr>
          <w:trHeight w:val="170"/>
        </w:trPr>
        <w:tc>
          <w:tcPr>
            <w:tcW w:w="4497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3C340B">
        <w:trPr>
          <w:trHeight w:val="170"/>
        </w:trPr>
        <w:tc>
          <w:tcPr>
            <w:tcW w:w="4497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3C340B">
        <w:trPr>
          <w:trHeight w:val="170"/>
        </w:trPr>
        <w:tc>
          <w:tcPr>
            <w:tcW w:w="4497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3C340B">
        <w:trPr>
          <w:trHeight w:val="170"/>
        </w:trPr>
        <w:tc>
          <w:tcPr>
            <w:tcW w:w="4497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shd w:val="clear" w:color="auto" w:fill="auto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shd w:val="clear" w:color="auto" w:fill="auto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shd w:val="clear" w:color="auto" w:fill="auto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shd w:val="clear" w:color="auto" w:fill="auto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shd w:val="clear" w:color="auto" w:fill="auto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4FD1360" w14:textId="583423C3" w:rsidTr="002B75AF">
        <w:tc>
          <w:tcPr>
            <w:tcW w:w="889" w:type="dxa"/>
            <w:shd w:val="clear" w:color="auto" w:fill="auto"/>
            <w:vAlign w:val="center"/>
          </w:tcPr>
          <w:p w14:paraId="01ED1E7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0B7A4E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3E500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90A45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34CD28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11BAFF43" w14:textId="77777777" w:rsidR="006F1762" w:rsidRDefault="006F1762" w:rsidP="00716764"/>
    <w:p w14:paraId="49A974CE" w14:textId="5A4E87C2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0DCE60E3" w14:textId="77777777" w:rsidR="006F1762" w:rsidRDefault="006F1762" w:rsidP="007A741F"/>
    <w:p w14:paraId="35DC7628" w14:textId="4DDF6263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43C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767C32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DEF6" w14:textId="5773F6E1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961420">
      <w:rPr>
        <w:rFonts w:cs="Arial"/>
        <w:sz w:val="16"/>
        <w:szCs w:val="16"/>
      </w:rPr>
      <w:t>3</w:t>
    </w:r>
    <w:r w:rsidR="00A44229">
      <w:rPr>
        <w:rFonts w:cs="Arial"/>
        <w:sz w:val="16"/>
        <w:szCs w:val="16"/>
      </w:rPr>
      <w:t>Me</w:t>
    </w:r>
    <w:r>
      <w:rPr>
        <w:rFonts w:cs="Arial"/>
        <w:sz w:val="16"/>
        <w:szCs w:val="16"/>
      </w:rPr>
      <w:t>/202</w:t>
    </w:r>
    <w:r w:rsidR="00A44229">
      <w:rPr>
        <w:rFonts w:cs="Arial"/>
        <w:sz w:val="16"/>
        <w:szCs w:val="16"/>
      </w:rPr>
      <w:t>4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4AC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7630A9B5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1AC778BA" w14:textId="786E930C" w:rsidR="004C1A9A" w:rsidRPr="00F01BA7" w:rsidRDefault="004C1A9A">
      <w:pPr>
        <w:pStyle w:val="Sprotnaopomba-besedilo"/>
        <w:rPr>
          <w:sz w:val="16"/>
          <w:szCs w:val="16"/>
        </w:rPr>
      </w:pPr>
      <w:r w:rsidRPr="00F01BA7">
        <w:rPr>
          <w:rStyle w:val="Sprotnaopomba-sklic"/>
          <w:sz w:val="16"/>
          <w:szCs w:val="16"/>
        </w:rPr>
        <w:footnoteRef/>
      </w:r>
      <w:r w:rsidRPr="00F01BA7">
        <w:rPr>
          <w:sz w:val="16"/>
          <w:szCs w:val="16"/>
        </w:rPr>
        <w:t xml:space="preserve"> </w:t>
      </w:r>
      <w:r w:rsidR="00B5750E" w:rsidRPr="00F01BA7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6E5F3748" w:rsidR="009E410F" w:rsidRPr="00AE09A0" w:rsidRDefault="009E410F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  <w:footnote w:id="3">
    <w:p w14:paraId="2AC86CDD" w14:textId="3A18BAC0" w:rsidR="003E4EE3" w:rsidRPr="00AE09A0" w:rsidRDefault="003E4EE3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1C31AC"/>
    <w:rsid w:val="00205ED9"/>
    <w:rsid w:val="00210205"/>
    <w:rsid w:val="00220C1F"/>
    <w:rsid w:val="00224601"/>
    <w:rsid w:val="00225862"/>
    <w:rsid w:val="002760F5"/>
    <w:rsid w:val="002B1500"/>
    <w:rsid w:val="002B3C9E"/>
    <w:rsid w:val="002B5236"/>
    <w:rsid w:val="002B75AF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1762"/>
    <w:rsid w:val="006F5315"/>
    <w:rsid w:val="00701D0F"/>
    <w:rsid w:val="00716764"/>
    <w:rsid w:val="00723A1A"/>
    <w:rsid w:val="0074755C"/>
    <w:rsid w:val="007731D9"/>
    <w:rsid w:val="00797FD8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61420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44229"/>
    <w:rsid w:val="00A66860"/>
    <w:rsid w:val="00A71C46"/>
    <w:rsid w:val="00A84CFE"/>
    <w:rsid w:val="00A85A11"/>
    <w:rsid w:val="00A92B8E"/>
    <w:rsid w:val="00AA2551"/>
    <w:rsid w:val="00AB6E35"/>
    <w:rsid w:val="00AE09A0"/>
    <w:rsid w:val="00AE0D23"/>
    <w:rsid w:val="00AE287E"/>
    <w:rsid w:val="00B144D9"/>
    <w:rsid w:val="00B26FAF"/>
    <w:rsid w:val="00B51631"/>
    <w:rsid w:val="00B5750E"/>
    <w:rsid w:val="00B6087C"/>
    <w:rsid w:val="00B775C0"/>
    <w:rsid w:val="00B8153D"/>
    <w:rsid w:val="00B820BD"/>
    <w:rsid w:val="00B9494D"/>
    <w:rsid w:val="00B9508F"/>
    <w:rsid w:val="00B97798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01BA7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86</TotalTime>
  <Pages>5</Pages>
  <Words>673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34</cp:revision>
  <cp:lastPrinted>2023-06-09T08:10:00Z</cp:lastPrinted>
  <dcterms:created xsi:type="dcterms:W3CDTF">2022-02-04T06:53:00Z</dcterms:created>
  <dcterms:modified xsi:type="dcterms:W3CDTF">2024-02-28T05:41:00Z</dcterms:modified>
</cp:coreProperties>
</file>